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724" w:rsidRPr="00902958" w:rsidRDefault="00794724" w:rsidP="00902958">
      <w:pPr>
        <w:spacing w:after="0"/>
        <w:rPr>
          <w:rFonts w:ascii="Comic Sans MS" w:hAnsi="Comic Sans MS"/>
          <w:sz w:val="28"/>
          <w:szCs w:val="28"/>
        </w:rPr>
      </w:pPr>
      <w:r w:rsidRPr="00902958">
        <w:rPr>
          <w:rFonts w:ascii="Comic Sans MS" w:hAnsi="Comic Sans MS"/>
          <w:sz w:val="28"/>
          <w:szCs w:val="28"/>
        </w:rPr>
        <w:t>M</w:t>
      </w:r>
      <w:r>
        <w:rPr>
          <w:rFonts w:ascii="Comic Sans MS" w:hAnsi="Comic Sans MS"/>
          <w:sz w:val="28"/>
          <w:szCs w:val="28"/>
        </w:rPr>
        <w:t>ATEMATİK GENEL TEKRAR-2</w:t>
      </w:r>
    </w:p>
    <w:p w:rsidR="00794724" w:rsidRDefault="00794724" w:rsidP="00902958">
      <w:pPr>
        <w:spacing w:after="0"/>
        <w:rPr>
          <w:rFonts w:ascii="Comic Sans MS" w:hAnsi="Comic Sans MS"/>
          <w:sz w:val="28"/>
          <w:szCs w:val="28"/>
        </w:rPr>
      </w:pPr>
      <w:r>
        <w:rPr>
          <w:rFonts w:ascii="Comic Sans MS" w:hAnsi="Comic Sans MS"/>
          <w:sz w:val="28"/>
          <w:szCs w:val="28"/>
        </w:rPr>
        <w:t>ADI:</w:t>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r>
      <w:r>
        <w:rPr>
          <w:rFonts w:ascii="Comic Sans MS" w:hAnsi="Comic Sans MS"/>
          <w:sz w:val="28"/>
          <w:szCs w:val="28"/>
        </w:rPr>
        <w:tab/>
        <w:t>NO:</w:t>
      </w:r>
    </w:p>
    <w:p w:rsidR="00794724" w:rsidRPr="00902958" w:rsidRDefault="00794724" w:rsidP="00902958">
      <w:pPr>
        <w:spacing w:after="0"/>
        <w:rPr>
          <w:rFonts w:ascii="Comic Sans MS" w:hAnsi="Comic Sans MS"/>
          <w:sz w:val="28"/>
          <w:szCs w:val="28"/>
        </w:rPr>
      </w:pPr>
      <w:r w:rsidRPr="00902958">
        <w:rPr>
          <w:rFonts w:ascii="Comic Sans MS" w:hAnsi="Comic Sans MS"/>
          <w:sz w:val="28"/>
          <w:szCs w:val="28"/>
        </w:rPr>
        <w:t>1-</w:t>
      </w:r>
      <w:r>
        <w:rPr>
          <w:rFonts w:ascii="Comic Sans MS" w:hAnsi="Comic Sans MS"/>
          <w:sz w:val="28"/>
          <w:szCs w:val="28"/>
        </w:rPr>
        <w:t xml:space="preserve"> </w:t>
      </w:r>
      <w:r w:rsidRPr="00902958">
        <w:rPr>
          <w:rFonts w:ascii="Comic Sans MS" w:hAnsi="Comic Sans MS"/>
          <w:sz w:val="28"/>
          <w:szCs w:val="28"/>
        </w:rPr>
        <w:t>Okulumuzda 2.sınıflar 3 şubedir.Her sınıfta 24 öğrenci var.</w:t>
      </w:r>
    </w:p>
    <w:p w:rsidR="00794724" w:rsidRDefault="00794724" w:rsidP="00902958">
      <w:pPr>
        <w:spacing w:after="0"/>
        <w:rPr>
          <w:rFonts w:ascii="Comic Sans MS" w:hAnsi="Comic Sans MS"/>
          <w:sz w:val="28"/>
          <w:szCs w:val="28"/>
        </w:rPr>
      </w:pPr>
      <w:r w:rsidRPr="00902958">
        <w:rPr>
          <w:rFonts w:ascii="Comic Sans MS" w:hAnsi="Comic Sans MS"/>
          <w:sz w:val="28"/>
          <w:szCs w:val="28"/>
        </w:rPr>
        <w:t>2-A sınıfının yarısı,2-B sınıfın çeyreği ve 2-C sınıfının üçte biri kadar kız öğrenci vardır.Okulumuzda 2.sınıflarda kaç erkek öğrenci vardır?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2- 8 çeyrek pasta ve 12 yarım pasta kaç bütün pasta eder?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3- Babam 60 cevizin yarısını anneme,anneme verdiği cevizin yarısı kadarını abime verdi.Kalan cevizlerden bana da ceviz verdikten sonra babamın 3 cevizi kaldı.Babam bana kaç ceviz verdi?</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4-Annem bana bir bardak su verdi ve 2 litrelik sürahiye boşaltmamı istedi.bende sürahiye boşalttım ve tarttım.sürahi 1 litreden 600 ml eksik çıktı.Sürahiyi doldurmam için kaç bardak daha su boşaltmalıyım.</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5- Yarısının çeyreği 5 olan sayını hangi sayının yarısıdır?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r>
        <w:rPr>
          <w:rFonts w:ascii="Comic Sans MS" w:hAnsi="Comic Sans MS"/>
          <w:sz w:val="28"/>
          <w:szCs w:val="28"/>
        </w:rPr>
        <w:t>6- 3 küp şekerde kaç tane köşe vardır?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7- Sıra arkadaşımla sıramızı karışla ölçtük.Benim 6 karışta ölçtüğüm sırayı arkadaşım  8 karışta ölçtü. Arkadaşım 240 cm olan yazı tahtasını 20 karışla ölçtüğüne göre benim karışım kaç santimetredir?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8-12 yarım mezura kaç çeyrek metre eder?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9-Öğretmenimin 12 adımda ölçtüğü uzunluğu ben 20 adımda ölçtüm.Benim adımım 60 cm geldiğine göre öğretmenimiz 20 adımda kaç metrelik uzunluğu ölçer.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10-Komşumuzun oğlu Fuat’ın boyu 120 cm’dir.Benim boyum Fuat’ın boyundan 25 cm daha uzundur.Benim boyum 2 metreden kaç cm eksiktir?</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11-Annemin 12 TL si vardı ve bütün parasına 3 yarım metrelik kumaş aldı.Annem 5 metre kumaş alsaydı kaç TL vermesi gerekirdi?</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12-Dedem bütün bozuk paralarını bana verdi.Bende bu paraları ve cebimdeki 2 TL yi bakkala verdim ve kağıt paraya çevirdim. Elimde 15 TL olduğuna göre dedem bana kaç tane 50 kuruş vermiş olabilir.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13- Ozan okula geldiğimiz hergün 200 Kr, Bahar’ sa 250 Kr harcıyor.İki hafta sonunda Bahar Ozan’dan kaç TL fazla fazla para harcamış oldu?</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14-Dedem bana çeyreği 25 Tl olan parayı verdi.Babam ise yarısı dedemin verdiği para kadar olan parayı verdi.Annemse bana verilen bütün paraları aldı.Annemin kaç TL si oldu?</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15-Haftanın bütün geceleri hep aynı saat uyurum.Bir haftada toplam 70 saat uyuduğuma göre 2 günün kaç saatinde uyumamış olurum?</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16-Evimizin karşısındaki inşaatta 8 işçi çalışmış ve inşaatı 12 günde bitirmişti.İşçiler 8 kişi değil de 16 kişi olsaydı inşaat kaç günde biterdi?</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hyperlink r:id="rId4" w:history="1">
        <w:r>
          <w:rPr>
            <w:rStyle w:val="Hyperlink"/>
            <w:rFonts w:ascii="Segoe UI" w:hAnsi="Segoe UI" w:cs="Segoe UI"/>
            <w:sz w:val="18"/>
            <w:szCs w:val="18"/>
          </w:rPr>
          <w:t>www.sorubak.com</w:t>
        </w:r>
      </w:hyperlink>
    </w:p>
    <w:p w:rsidR="00794724" w:rsidRDefault="00794724" w:rsidP="00902958">
      <w:pPr>
        <w:spacing w:after="0"/>
        <w:rPr>
          <w:rFonts w:ascii="Comic Sans MS" w:hAnsi="Comic Sans MS"/>
          <w:sz w:val="28"/>
          <w:szCs w:val="28"/>
        </w:rPr>
      </w:pPr>
      <w:r>
        <w:rPr>
          <w:rFonts w:ascii="Comic Sans MS" w:hAnsi="Comic Sans MS"/>
          <w:sz w:val="28"/>
          <w:szCs w:val="28"/>
        </w:rPr>
        <w:t>17-Manavın bana verdiği poşete her biri 200 gram gelen 18 tane elma koydum.Manava her elma için 50 kr verdim.Eve gelirken arkadaşlarım benden elma istediler bende toplamda 2000 gramlık elma verdim. Arkadaşlarımda bana elmaların parasını verdiler. Arkadaşlarım bana kaç Tl vermiş olabilir?</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18-Amcam beni ve küçük kardeşimi kucağına almıştı.Hepimiz baskülde 115 kg olarak tartıldık.Küçük kardeşim benim ağırlığımın yarısı kadardı.Ben 28 kg olduğuma göre amcamla küçük kardeşim beraber tartılsaydı kaç kilogram gelirdi?</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Default="00794724" w:rsidP="00902958">
      <w:pPr>
        <w:spacing w:after="0"/>
        <w:rPr>
          <w:rFonts w:ascii="Comic Sans MS" w:hAnsi="Comic Sans MS"/>
          <w:sz w:val="28"/>
          <w:szCs w:val="28"/>
        </w:rPr>
      </w:pPr>
      <w:r>
        <w:rPr>
          <w:rFonts w:ascii="Comic Sans MS" w:hAnsi="Comic Sans MS"/>
          <w:sz w:val="28"/>
          <w:szCs w:val="28"/>
        </w:rPr>
        <w:t>19-Arkadaşlarımızla beraber 4 tane 3 litrelik kola aldık.Aldığımız kolaları 200 mililitrelik bardaklarla her birimiz 2 bardak içerek bitirdik.Biz kaç arkadaş olabiliriz?</w:t>
      </w:r>
    </w:p>
    <w:p w:rsidR="00794724" w:rsidRDefault="00794724" w:rsidP="00902958">
      <w:pPr>
        <w:spacing w:after="0"/>
        <w:rPr>
          <w:rFonts w:ascii="Comic Sans MS" w:hAnsi="Comic Sans MS"/>
          <w:sz w:val="28"/>
          <w:szCs w:val="28"/>
        </w:rPr>
      </w:pPr>
      <w:r>
        <w:rPr>
          <w:rFonts w:ascii="Comic Sans MS" w:hAnsi="Comic Sans MS"/>
          <w:sz w:val="28"/>
          <w:szCs w:val="28"/>
        </w:rPr>
        <w:t>Cevap:</w:t>
      </w:r>
    </w:p>
    <w:p w:rsidR="00794724" w:rsidRDefault="00794724" w:rsidP="00902958">
      <w:pPr>
        <w:spacing w:after="0"/>
        <w:rPr>
          <w:rFonts w:ascii="Comic Sans MS" w:hAnsi="Comic Sans MS"/>
          <w:sz w:val="28"/>
          <w:szCs w:val="28"/>
        </w:rPr>
      </w:pPr>
    </w:p>
    <w:p w:rsidR="00794724" w:rsidRPr="00902958" w:rsidRDefault="00794724" w:rsidP="00902958">
      <w:pPr>
        <w:spacing w:after="0"/>
        <w:rPr>
          <w:rFonts w:ascii="Comic Sans MS" w:hAnsi="Comic Sans MS"/>
          <w:sz w:val="28"/>
          <w:szCs w:val="28"/>
        </w:rPr>
      </w:pPr>
      <w:r>
        <w:rPr>
          <w:rFonts w:ascii="Comic Sans MS" w:hAnsi="Comic Sans MS"/>
          <w:sz w:val="28"/>
          <w:szCs w:val="28"/>
        </w:rPr>
        <w:t>20-Sınıfımızdaki en başarılı öğrenci günde 50 problem çözüyor ben ise en başarılı arkadaşımın çözdüğü problemin yarısından 5 eksik problem çözüyorum.Benim kaç soru çözmem gerekir ki en başarılı öğrenci ben olayım?                   Cevap:</w:t>
      </w:r>
    </w:p>
    <w:sectPr w:rsidR="00794724" w:rsidRPr="00902958" w:rsidSect="0090295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958"/>
    <w:rsid w:val="004D478F"/>
    <w:rsid w:val="00701B41"/>
    <w:rsid w:val="00706DA4"/>
    <w:rsid w:val="00794724"/>
    <w:rsid w:val="00902958"/>
    <w:rsid w:val="009F20BA"/>
    <w:rsid w:val="00A71958"/>
    <w:rsid w:val="00A96561"/>
    <w:rsid w:val="00AD2C9B"/>
    <w:rsid w:val="00B227B7"/>
    <w:rsid w:val="00BF0432"/>
    <w:rsid w:val="00D477B0"/>
    <w:rsid w:val="00ED09B1"/>
    <w:rsid w:val="00FE47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7B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02958"/>
    <w:pPr>
      <w:ind w:left="720"/>
      <w:contextualSpacing/>
    </w:pPr>
  </w:style>
  <w:style w:type="character" w:styleId="Hyperlink">
    <w:name w:val="Hyperlink"/>
    <w:basedOn w:val="DefaultParagraphFont"/>
    <w:uiPriority w:val="99"/>
    <w:rsid w:val="00BF04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2</Pages>
  <Words>499</Words>
  <Characters>2850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dc:creator>
  <cp:keywords/>
  <dc:description/>
  <cp:lastModifiedBy>EDANUR HANIM</cp:lastModifiedBy>
  <cp:revision>3</cp:revision>
  <dcterms:created xsi:type="dcterms:W3CDTF">2011-05-08T16:33:00Z</dcterms:created>
  <dcterms:modified xsi:type="dcterms:W3CDTF">2011-09-17T19:38:00Z</dcterms:modified>
</cp:coreProperties>
</file>